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491" w:rsidRPr="00004238" w:rsidRDefault="008C5491" w:rsidP="008C5491">
      <w:pPr>
        <w:jc w:val="center"/>
        <w:rPr>
          <w:rFonts w:ascii="Arial" w:hAnsi="Arial" w:cs="Arial"/>
          <w:sz w:val="32"/>
          <w:szCs w:val="32"/>
        </w:rPr>
      </w:pPr>
      <w:r w:rsidRPr="00004238">
        <w:rPr>
          <w:rFonts w:ascii="Arial" w:hAnsi="Arial" w:cs="Arial"/>
          <w:sz w:val="32"/>
          <w:szCs w:val="32"/>
        </w:rPr>
        <w:t xml:space="preserve">Grelha de Registo – Avaliação Inicial de </w:t>
      </w:r>
      <w:r w:rsidR="00152174">
        <w:rPr>
          <w:rFonts w:ascii="Arial" w:hAnsi="Arial" w:cs="Arial"/>
          <w:sz w:val="32"/>
          <w:szCs w:val="32"/>
        </w:rPr>
        <w:t>Basquetebol</w:t>
      </w:r>
    </w:p>
    <w:tbl>
      <w:tblPr>
        <w:tblStyle w:val="Tabelacomgrelha"/>
        <w:tblpPr w:leftFromText="141" w:rightFromText="141" w:vertAnchor="text" w:horzAnchor="margin" w:tblpXSpec="center" w:tblpY="63"/>
        <w:tblW w:w="15474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850"/>
        <w:gridCol w:w="992"/>
        <w:gridCol w:w="851"/>
        <w:gridCol w:w="850"/>
        <w:gridCol w:w="709"/>
        <w:gridCol w:w="851"/>
        <w:gridCol w:w="1134"/>
        <w:gridCol w:w="1417"/>
        <w:gridCol w:w="1559"/>
        <w:gridCol w:w="1276"/>
        <w:gridCol w:w="1588"/>
        <w:gridCol w:w="708"/>
      </w:tblGrid>
      <w:tr w:rsidR="00C26D4C" w:rsidRPr="005754EF" w:rsidTr="00C95E2E">
        <w:tc>
          <w:tcPr>
            <w:tcW w:w="2689" w:type="dxa"/>
            <w:gridSpan w:val="2"/>
          </w:tcPr>
          <w:p w:rsidR="00C26D4C" w:rsidRPr="008D1DA6" w:rsidRDefault="00C26D4C" w:rsidP="002C11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7" w:type="dxa"/>
            <w:gridSpan w:val="7"/>
            <w:shd w:val="clear" w:color="auto" w:fill="E2EFD9" w:themeFill="accent6" w:themeFillTint="33"/>
          </w:tcPr>
          <w:p w:rsidR="00C26D4C" w:rsidRPr="008D1DA6" w:rsidRDefault="00C26D4C" w:rsidP="002C11E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DA6">
              <w:rPr>
                <w:rFonts w:ascii="Arial" w:hAnsi="Arial" w:cs="Arial"/>
                <w:b/>
                <w:sz w:val="18"/>
                <w:szCs w:val="18"/>
              </w:rPr>
              <w:t>Introdutório</w:t>
            </w:r>
          </w:p>
        </w:tc>
        <w:tc>
          <w:tcPr>
            <w:tcW w:w="5840" w:type="dxa"/>
            <w:gridSpan w:val="4"/>
            <w:shd w:val="clear" w:color="auto" w:fill="DEEAF6" w:themeFill="accent1" w:themeFillTint="33"/>
          </w:tcPr>
          <w:p w:rsidR="00C26D4C" w:rsidRPr="008D1DA6" w:rsidRDefault="00C26D4C" w:rsidP="002C11E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DA6">
              <w:rPr>
                <w:rFonts w:ascii="Arial" w:hAnsi="Arial" w:cs="Arial"/>
                <w:b/>
                <w:sz w:val="18"/>
                <w:szCs w:val="18"/>
              </w:rPr>
              <w:t>Elementar</w:t>
            </w:r>
          </w:p>
        </w:tc>
        <w:tc>
          <w:tcPr>
            <w:tcW w:w="708" w:type="dxa"/>
            <w:vMerge w:val="restart"/>
          </w:tcPr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  <w:r w:rsidRPr="005754EF">
              <w:rPr>
                <w:rFonts w:ascii="Arial" w:hAnsi="Arial" w:cs="Arial"/>
                <w:sz w:val="20"/>
                <w:szCs w:val="20"/>
              </w:rPr>
              <w:t>Nota</w:t>
            </w:r>
          </w:p>
        </w:tc>
      </w:tr>
      <w:tr w:rsidR="00C26D4C" w:rsidRPr="005754EF" w:rsidTr="00C95E2E">
        <w:trPr>
          <w:trHeight w:val="201"/>
        </w:trPr>
        <w:tc>
          <w:tcPr>
            <w:tcW w:w="2689" w:type="dxa"/>
            <w:gridSpan w:val="2"/>
          </w:tcPr>
          <w:p w:rsidR="00C26D4C" w:rsidRPr="008D1DA6" w:rsidRDefault="00C26D4C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Exercício</w:t>
            </w:r>
          </w:p>
        </w:tc>
        <w:tc>
          <w:tcPr>
            <w:tcW w:w="6237" w:type="dxa"/>
            <w:gridSpan w:val="7"/>
            <w:shd w:val="clear" w:color="auto" w:fill="E2EFD9" w:themeFill="accent6" w:themeFillTint="33"/>
          </w:tcPr>
          <w:p w:rsidR="00C26D4C" w:rsidRPr="008D1DA6" w:rsidRDefault="00152174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Situação de Jogo de 5 X 5 em Campo Oficial ou 3 X 3 em Campo Reduzido (G).</w:t>
            </w:r>
          </w:p>
        </w:tc>
        <w:tc>
          <w:tcPr>
            <w:tcW w:w="5840" w:type="dxa"/>
            <w:gridSpan w:val="4"/>
            <w:shd w:val="clear" w:color="auto" w:fill="DEEAF6" w:themeFill="accent1" w:themeFillTint="33"/>
          </w:tcPr>
          <w:p w:rsidR="00C26D4C" w:rsidRPr="008D1DA6" w:rsidRDefault="008D1DA6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Situação de Jogo de 5 X 5 em Campo Oficial ou 3 X 3 em Campo Reduzido (G).</w:t>
            </w:r>
          </w:p>
        </w:tc>
        <w:tc>
          <w:tcPr>
            <w:tcW w:w="708" w:type="dxa"/>
            <w:vMerge/>
          </w:tcPr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D4C" w:rsidRPr="005754EF" w:rsidTr="00C95E2E">
        <w:trPr>
          <w:trHeight w:val="1071"/>
        </w:trPr>
        <w:tc>
          <w:tcPr>
            <w:tcW w:w="562" w:type="dxa"/>
          </w:tcPr>
          <w:p w:rsidR="00C26D4C" w:rsidRPr="00C95E2E" w:rsidRDefault="00C26D4C" w:rsidP="002C11EC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Nº</w:t>
            </w:r>
          </w:p>
        </w:tc>
        <w:tc>
          <w:tcPr>
            <w:tcW w:w="2127" w:type="dxa"/>
          </w:tcPr>
          <w:p w:rsidR="00C26D4C" w:rsidRPr="00C95E2E" w:rsidRDefault="00C26D4C" w:rsidP="002C11EC">
            <w:pPr>
              <w:rPr>
                <w:rFonts w:ascii="Arial" w:hAnsi="Arial" w:cs="Arial"/>
                <w:sz w:val="28"/>
                <w:szCs w:val="28"/>
              </w:rPr>
            </w:pPr>
            <w:r w:rsidRPr="00C95E2E">
              <w:rPr>
                <w:rFonts w:ascii="Arial" w:hAnsi="Arial" w:cs="Arial"/>
                <w:sz w:val="28"/>
                <w:szCs w:val="28"/>
              </w:rPr>
              <w:t>Nome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:rsidR="00C26D4C" w:rsidRPr="008D1DA6" w:rsidRDefault="008D1DA6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Recebe bola c/ 2 mãos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:rsidR="00C26D4C" w:rsidRPr="008D1DA6" w:rsidRDefault="008D1DA6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Enquadra-se c/ cesto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:rsidR="00C26D4C" w:rsidRPr="008D1DA6" w:rsidRDefault="008D1DA6" w:rsidP="00C26D4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Desmarcação</w:t>
            </w:r>
            <w:r w:rsidR="00A65E9D">
              <w:rPr>
                <w:rFonts w:ascii="Arial" w:hAnsi="Arial" w:cs="Arial"/>
                <w:sz w:val="18"/>
                <w:szCs w:val="18"/>
              </w:rPr>
              <w:t xml:space="preserve"> / linhas passe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:rsidR="00C26D4C" w:rsidRPr="008D1DA6" w:rsidRDefault="008D1DA6" w:rsidP="00C26D4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Lança a curta distância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:rsidR="00C26D4C" w:rsidRPr="008D1DA6" w:rsidRDefault="008D1DA6" w:rsidP="00152174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Lançamento na passada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:rsidR="00C26D4C" w:rsidRPr="008D1DA6" w:rsidRDefault="008D1DA6" w:rsidP="00C26D4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Dribla e progride ou passe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:rsidR="00C26D4C" w:rsidRPr="008D1DA6" w:rsidRDefault="00A65E9D" w:rsidP="00A65E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Transições defesa-ataque-</w:t>
            </w:r>
            <w:r w:rsidR="008D1DA6" w:rsidRPr="008D1DA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passe e drible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:rsidR="00C26D4C" w:rsidRPr="008D1DA6" w:rsidRDefault="008D1DA6" w:rsidP="008D1DA6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Ocupação dos Espaços / linhas de passe</w:t>
            </w:r>
            <w:r w:rsidR="00A65E9D">
              <w:rPr>
                <w:rFonts w:ascii="Arial" w:hAnsi="Arial" w:cs="Arial"/>
                <w:sz w:val="18"/>
                <w:szCs w:val="18"/>
              </w:rPr>
              <w:t>, profundidade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C26D4C" w:rsidRPr="008D1DA6" w:rsidRDefault="00A65E9D" w:rsidP="00A65E9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Finaliza / lançamentos de tem espaço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C26D4C" w:rsidRPr="008D1DA6" w:rsidRDefault="008D1DA6" w:rsidP="00C26D4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>Sem bola - Aclara em corte p/ cesto</w:t>
            </w:r>
            <w:r w:rsidR="00A65E9D">
              <w:rPr>
                <w:rFonts w:ascii="Arial" w:hAnsi="Arial" w:cs="Arial"/>
                <w:sz w:val="18"/>
                <w:szCs w:val="18"/>
              </w:rPr>
              <w:t>, linha passe</w:t>
            </w:r>
          </w:p>
        </w:tc>
        <w:tc>
          <w:tcPr>
            <w:tcW w:w="1588" w:type="dxa"/>
            <w:shd w:val="clear" w:color="auto" w:fill="DEEAF6" w:themeFill="accent1" w:themeFillTint="33"/>
          </w:tcPr>
          <w:p w:rsidR="00C26D4C" w:rsidRPr="008D1DA6" w:rsidRDefault="008D1DA6" w:rsidP="002C11EC">
            <w:pPr>
              <w:rPr>
                <w:rFonts w:ascii="Arial" w:hAnsi="Arial" w:cs="Arial"/>
                <w:sz w:val="18"/>
                <w:szCs w:val="18"/>
              </w:rPr>
            </w:pPr>
            <w:r w:rsidRPr="008D1DA6">
              <w:rPr>
                <w:rFonts w:ascii="Arial" w:hAnsi="Arial" w:cs="Arial"/>
                <w:sz w:val="18"/>
                <w:szCs w:val="18"/>
              </w:rPr>
              <w:t xml:space="preserve">Atitude defensiva, dificulta o </w:t>
            </w:r>
            <w:r w:rsidR="00A65E9D">
              <w:rPr>
                <w:rFonts w:ascii="Arial" w:hAnsi="Arial" w:cs="Arial"/>
                <w:sz w:val="18"/>
                <w:szCs w:val="18"/>
              </w:rPr>
              <w:t>adversário a drible, passe..</w:t>
            </w:r>
          </w:p>
        </w:tc>
        <w:tc>
          <w:tcPr>
            <w:tcW w:w="708" w:type="dxa"/>
            <w:vMerge/>
          </w:tcPr>
          <w:p w:rsidR="00C26D4C" w:rsidRPr="005754EF" w:rsidRDefault="00C26D4C" w:rsidP="002C11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165" w:rsidTr="00734C28">
        <w:trPr>
          <w:trHeight w:val="20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3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4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5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6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7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8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9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10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0CECE" w:themeFill="background2" w:themeFillShade="E6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11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12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5DCE4" w:themeFill="text2" w:themeFillTint="33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auto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14</w:t>
            </w:r>
          </w:p>
        </w:tc>
        <w:tc>
          <w:tcPr>
            <w:tcW w:w="2127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767171" w:themeFill="background2" w:themeFillShade="80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767171" w:themeFill="background2" w:themeFillShade="80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15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16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5DCE4" w:themeFill="text2" w:themeFillTint="33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17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18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5DCE4" w:themeFill="text2" w:themeFillTint="33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19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20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5DCE4" w:themeFill="text2" w:themeFillTint="33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734C28">
        <w:trPr>
          <w:trHeight w:val="57"/>
        </w:trPr>
        <w:tc>
          <w:tcPr>
            <w:tcW w:w="56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21</w:t>
            </w:r>
          </w:p>
        </w:tc>
        <w:tc>
          <w:tcPr>
            <w:tcW w:w="212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CD7C35">
        <w:trPr>
          <w:trHeight w:val="94"/>
        </w:trPr>
        <w:tc>
          <w:tcPr>
            <w:tcW w:w="56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 w:rsidRPr="00C95E2E">
              <w:rPr>
                <w:rFonts w:ascii="Arial" w:hAnsi="Arial" w:cs="Arial"/>
              </w:rPr>
              <w:t>22</w:t>
            </w:r>
          </w:p>
        </w:tc>
        <w:tc>
          <w:tcPr>
            <w:tcW w:w="212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5DCE4" w:themeFill="text2" w:themeFillTint="33"/>
            <w:vAlign w:val="center"/>
          </w:tcPr>
          <w:p w:rsidR="00390165" w:rsidRPr="000240C5" w:rsidRDefault="00390165" w:rsidP="00390165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390165" w:rsidTr="00CD7C35">
        <w:trPr>
          <w:trHeight w:val="94"/>
        </w:trPr>
        <w:tc>
          <w:tcPr>
            <w:tcW w:w="56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1588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D5DCE4" w:themeFill="text2" w:themeFillTint="33"/>
          </w:tcPr>
          <w:p w:rsidR="00390165" w:rsidRPr="00C95E2E" w:rsidRDefault="00390165" w:rsidP="003901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</w:t>
            </w:r>
          </w:p>
        </w:tc>
      </w:tr>
    </w:tbl>
    <w:p w:rsidR="008C5491" w:rsidRPr="008C5491" w:rsidRDefault="008C5491" w:rsidP="00C26D4C">
      <w:pPr>
        <w:rPr>
          <w:rFonts w:ascii="Arial" w:hAnsi="Arial" w:cs="Arial"/>
        </w:rPr>
      </w:pPr>
    </w:p>
    <w:sectPr w:rsidR="008C5491" w:rsidRPr="008C5491" w:rsidSect="008C5491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978" w:rsidRDefault="00386978" w:rsidP="00FD3B76">
      <w:r>
        <w:separator/>
      </w:r>
    </w:p>
  </w:endnote>
  <w:endnote w:type="continuationSeparator" w:id="0">
    <w:p w:rsidR="00386978" w:rsidRDefault="00386978" w:rsidP="00FD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CD8" w:rsidRDefault="00DB1CD8" w:rsidP="008C5491">
    <w:pPr>
      <w:pStyle w:val="Rodap"/>
      <w:jc w:val="center"/>
    </w:pPr>
    <w:r w:rsidRPr="00FD3B76">
      <w:rPr>
        <w:noProof/>
        <w:lang w:eastAsia="pt-PT"/>
      </w:rPr>
      <w:drawing>
        <wp:anchor distT="0" distB="0" distL="114300" distR="114300" simplePos="0" relativeHeight="251661312" behindDoc="1" locked="0" layoutInCell="1" allowOverlap="1" wp14:anchorId="3D2289F1" wp14:editId="7112B0D9">
          <wp:simplePos x="0" y="0"/>
          <wp:positionH relativeFrom="margin">
            <wp:align>left</wp:align>
          </wp:positionH>
          <wp:positionV relativeFrom="paragraph">
            <wp:posOffset>-165735</wp:posOffset>
          </wp:positionV>
          <wp:extent cx="1362075" cy="433070"/>
          <wp:effectExtent l="0" t="0" r="9525" b="5080"/>
          <wp:wrapTight wrapText="bothSides">
            <wp:wrapPolygon edited="0">
              <wp:start x="0" y="0"/>
              <wp:lineTo x="0" y="20903"/>
              <wp:lineTo x="21449" y="20903"/>
              <wp:lineTo x="21449" y="0"/>
              <wp:lineTo x="0" y="0"/>
            </wp:wrapPolygon>
          </wp:wrapTight>
          <wp:docPr id="8" name="Imagem 8" descr="G:\FMH\logo_fmh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G:\FMH\logo_fmh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3B76">
      <w:rPr>
        <w:noProof/>
        <w:lang w:eastAsia="pt-PT"/>
      </w:rPr>
      <w:drawing>
        <wp:anchor distT="0" distB="0" distL="114300" distR="114300" simplePos="0" relativeHeight="251662336" behindDoc="1" locked="0" layoutInCell="1" allowOverlap="1" wp14:anchorId="6BECD263" wp14:editId="77501D51">
          <wp:simplePos x="0" y="0"/>
          <wp:positionH relativeFrom="margin">
            <wp:align>right</wp:align>
          </wp:positionH>
          <wp:positionV relativeFrom="paragraph">
            <wp:posOffset>-161925</wp:posOffset>
          </wp:positionV>
          <wp:extent cx="1561465" cy="447675"/>
          <wp:effectExtent l="0" t="0" r="635" b="9525"/>
          <wp:wrapTight wrapText="bothSides">
            <wp:wrapPolygon edited="0">
              <wp:start x="0" y="0"/>
              <wp:lineTo x="0" y="21140"/>
              <wp:lineTo x="21345" y="21140"/>
              <wp:lineTo x="21345" y="0"/>
              <wp:lineTo x="0" y="0"/>
            </wp:wrapPolygon>
          </wp:wrapTight>
          <wp:docPr id="9" name="Imagem 9" descr="G:\FMH\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G:\FMH\U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146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Prof. Estagiária Marta Santos ESBF 2014/2015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978" w:rsidRDefault="00386978" w:rsidP="00FD3B76">
      <w:r>
        <w:separator/>
      </w:r>
    </w:p>
  </w:footnote>
  <w:footnote w:type="continuationSeparator" w:id="0">
    <w:p w:rsidR="00386978" w:rsidRDefault="00386978" w:rsidP="00FD3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CD8" w:rsidRDefault="00DB1CD8" w:rsidP="008C5491">
    <w:pPr>
      <w:pStyle w:val="Cabealho"/>
      <w:ind w:firstLine="0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49AAE0E7" wp14:editId="3B82D3A3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8886825" cy="591185"/>
          <wp:effectExtent l="0" t="0" r="9525" b="0"/>
          <wp:wrapTight wrapText="bothSides">
            <wp:wrapPolygon edited="0">
              <wp:start x="0" y="0"/>
              <wp:lineTo x="0" y="20881"/>
              <wp:lineTo x="21577" y="20881"/>
              <wp:lineTo x="21577" y="0"/>
              <wp:lineTo x="0" y="0"/>
            </wp:wrapPolygon>
          </wp:wrapTight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68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491"/>
    <w:rsid w:val="00023C5B"/>
    <w:rsid w:val="000935C4"/>
    <w:rsid w:val="00137999"/>
    <w:rsid w:val="00152174"/>
    <w:rsid w:val="00161F03"/>
    <w:rsid w:val="002C11EC"/>
    <w:rsid w:val="00386978"/>
    <w:rsid w:val="00390165"/>
    <w:rsid w:val="003F18A1"/>
    <w:rsid w:val="004B3337"/>
    <w:rsid w:val="005754EF"/>
    <w:rsid w:val="00576E93"/>
    <w:rsid w:val="006C5972"/>
    <w:rsid w:val="00734C59"/>
    <w:rsid w:val="008A36E5"/>
    <w:rsid w:val="008C5491"/>
    <w:rsid w:val="008D1DA6"/>
    <w:rsid w:val="008E2975"/>
    <w:rsid w:val="008E42FA"/>
    <w:rsid w:val="009A653C"/>
    <w:rsid w:val="00A277DE"/>
    <w:rsid w:val="00A65E9D"/>
    <w:rsid w:val="00AA1A95"/>
    <w:rsid w:val="00AA66F0"/>
    <w:rsid w:val="00AA69F0"/>
    <w:rsid w:val="00C26D4C"/>
    <w:rsid w:val="00C3091E"/>
    <w:rsid w:val="00C95E2E"/>
    <w:rsid w:val="00DB1CD8"/>
    <w:rsid w:val="00DD45FA"/>
    <w:rsid w:val="00DE1D6B"/>
    <w:rsid w:val="00E41763"/>
    <w:rsid w:val="00E9091F"/>
    <w:rsid w:val="00F877F2"/>
    <w:rsid w:val="00FD3B76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D899D-1611-4D6C-BDD4-CA3C452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D3B76"/>
    <w:pPr>
      <w:tabs>
        <w:tab w:val="center" w:pos="4252"/>
        <w:tab w:val="right" w:pos="8504"/>
      </w:tabs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FD3B76"/>
  </w:style>
  <w:style w:type="paragraph" w:styleId="Rodap">
    <w:name w:val="footer"/>
    <w:basedOn w:val="Normal"/>
    <w:link w:val="RodapCarter"/>
    <w:uiPriority w:val="99"/>
    <w:unhideWhenUsed/>
    <w:rsid w:val="00FD3B76"/>
    <w:pPr>
      <w:tabs>
        <w:tab w:val="center" w:pos="4252"/>
        <w:tab w:val="right" w:pos="8504"/>
      </w:tabs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FD3B76"/>
  </w:style>
  <w:style w:type="paragraph" w:styleId="Ttulo">
    <w:name w:val="Title"/>
    <w:basedOn w:val="Normal"/>
    <w:next w:val="Normal"/>
    <w:link w:val="TtuloCarter"/>
    <w:uiPriority w:val="10"/>
    <w:qFormat/>
    <w:rsid w:val="00161F03"/>
    <w:pPr>
      <w:ind w:firstLine="567"/>
      <w:contextualSpacing/>
    </w:pPr>
    <w:rPr>
      <w:rFonts w:ascii="Calibri" w:eastAsiaTheme="majorEastAsia" w:hAnsi="Calibri" w:cstheme="majorBidi"/>
      <w:spacing w:val="-10"/>
      <w:kern w:val="28"/>
      <w:sz w:val="32"/>
      <w:szCs w:val="56"/>
      <w:lang w:eastAsia="en-US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61F03"/>
    <w:rPr>
      <w:rFonts w:ascii="Calibri" w:eastAsiaTheme="majorEastAsia" w:hAnsi="Calibri" w:cstheme="majorBidi"/>
      <w:spacing w:val="-10"/>
      <w:kern w:val="28"/>
      <w:sz w:val="32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161F03"/>
    <w:pPr>
      <w:numPr>
        <w:ilvl w:val="1"/>
      </w:numPr>
      <w:spacing w:after="160" w:line="288" w:lineRule="auto"/>
      <w:ind w:firstLine="567"/>
    </w:pPr>
    <w:rPr>
      <w:rFonts w:asciiTheme="minorHAnsi" w:eastAsiaTheme="minorEastAsia" w:hAnsiTheme="minorHAnsi" w:cstheme="minorBidi"/>
      <w:spacing w:val="15"/>
      <w:sz w:val="28"/>
      <w:szCs w:val="22"/>
      <w:lang w:eastAsia="en-US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161F03"/>
    <w:rPr>
      <w:rFonts w:eastAsiaTheme="minorEastAsia"/>
      <w:spacing w:val="15"/>
      <w:sz w:val="28"/>
    </w:rPr>
  </w:style>
  <w:style w:type="table" w:styleId="Tabelacomgrelha">
    <w:name w:val="Table Grid"/>
    <w:basedOn w:val="Tabelanormal"/>
    <w:uiPriority w:val="39"/>
    <w:rsid w:val="008C5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C95E2E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95E2E"/>
    <w:rPr>
      <w:rFonts w:ascii="Segoe UI" w:eastAsia="Times New Roman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ha\Documents\Estagio%20Marta\base2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base2</Template>
  <TotalTime>27</TotalTime>
  <Pages>2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Martinha</dc:creator>
  <cp:keywords/>
  <dc:description/>
  <cp:lastModifiedBy>User</cp:lastModifiedBy>
  <cp:revision>13</cp:revision>
  <cp:lastPrinted>2014-09-23T15:47:00Z</cp:lastPrinted>
  <dcterms:created xsi:type="dcterms:W3CDTF">2014-09-20T19:10:00Z</dcterms:created>
  <dcterms:modified xsi:type="dcterms:W3CDTF">2015-10-27T08:53:00Z</dcterms:modified>
</cp:coreProperties>
</file>